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Basildon and Billericay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Basildon and Billericay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Basildon and Billericay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Basildon and Billericay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Basildon and Billericay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Basildon and Billericay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59.5% </w:t>
      </w:r>
      <w:r w:rsidRPr="004747BF">
        <w:rPr>
          <w:rFonts w:ascii="Libre Franklin Light" w:eastAsia="Times New Roman" w:hAnsi="Libre Franklin Light" w:cs="Calibri Light"/>
        </w:rPr>
        <w:t xml:space="preserve">of those respondents classified as PGSI 8+ in Basildon and Billericay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Basildon and Billericay is estimated to be </w:t>
      </w:r>
      <w:r w:rsidRPr="00773DF7">
        <w:rPr>
          <w:rFonts w:ascii="Libre Franklin Light" w:eastAsia="Times New Roman" w:hAnsi="Libre Franklin Light" w:cs="Calibri Light"/>
          <w:b/>
          <w:bCs/>
          <w:color w:val="C45911" w:themeColor="accent2" w:themeShade="BF"/>
        </w:rPr>
        <w:t xml:space="preserve">£2,299,001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Basildon and Billericay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Basildon and Billericay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Basildon and Billericay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Basildon and Billericay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sildon and Billeric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Basildon and Billericay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sildon and Billeric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Basildon and Billericay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Basildon and Billericay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sildon and Billeric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Basildon and Billericay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Basildon and Billericay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Basildon and Billericay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Basildon and Billericay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Basildon and Billericay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Basildon and Billericay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£2,299,001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Basildon and Billericay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£37,447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£774,424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£55,477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£28,605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£1,387,445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£2,299,001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Basildon and Billericay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Basildon and Billericay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Basildon and Billericay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Basildon and Billericay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Basildon and Billericay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Basildon and Billericay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Basildon and Billericay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Basildon and Billericay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Basildon and Billericay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Basildon and Billericay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Basildon and Billericay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Basildon and Billericay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B0FF6EB-0EEA-4B35-A95A-CB536C4C4FA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